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1A1" w:rsidRPr="009B4C8F" w:rsidRDefault="004211A1" w:rsidP="005F40F9">
      <w:pPr>
        <w:jc w:val="center"/>
        <w:rPr>
          <w:b/>
          <w:bCs/>
          <w:sz w:val="26"/>
          <w:szCs w:val="26"/>
        </w:rPr>
      </w:pPr>
      <w:r w:rsidRPr="009B4C8F">
        <w:rPr>
          <w:b/>
          <w:bCs/>
          <w:sz w:val="26"/>
          <w:szCs w:val="26"/>
        </w:rPr>
        <w:t>ПРОТОКОЛ</w:t>
      </w:r>
    </w:p>
    <w:p w:rsidR="004211A1" w:rsidRDefault="004211A1" w:rsidP="0012194D">
      <w:pPr>
        <w:pStyle w:val="NormalWeb"/>
        <w:spacing w:before="0" w:beforeAutospacing="0" w:after="0" w:afterAutospacing="0"/>
        <w:jc w:val="both"/>
        <w:rPr>
          <w:b/>
          <w:bCs/>
          <w:sz w:val="26"/>
          <w:szCs w:val="26"/>
        </w:rPr>
      </w:pPr>
      <w:r w:rsidRPr="009B4C8F">
        <w:rPr>
          <w:b/>
          <w:bCs/>
          <w:sz w:val="26"/>
          <w:szCs w:val="26"/>
        </w:rPr>
        <w:t xml:space="preserve">проведения публичных слушаний по </w:t>
      </w:r>
      <w:r>
        <w:rPr>
          <w:b/>
          <w:bCs/>
          <w:sz w:val="26"/>
          <w:szCs w:val="26"/>
        </w:rPr>
        <w:t>обсуждению</w:t>
      </w:r>
      <w:r w:rsidRPr="00CB29D9">
        <w:rPr>
          <w:b/>
          <w:bCs/>
          <w:sz w:val="26"/>
          <w:szCs w:val="26"/>
        </w:rPr>
        <w:t xml:space="preserve"> проекта актуализации схемы теплоснабжения муниципального образования </w:t>
      </w:r>
      <w:r>
        <w:rPr>
          <w:b/>
          <w:bCs/>
          <w:sz w:val="26"/>
          <w:szCs w:val="26"/>
        </w:rPr>
        <w:t>рабочий посёлок Волово</w:t>
      </w:r>
      <w:r w:rsidRPr="00CB29D9">
        <w:rPr>
          <w:b/>
          <w:bCs/>
          <w:sz w:val="26"/>
          <w:szCs w:val="26"/>
        </w:rPr>
        <w:t xml:space="preserve"> Воловского района</w:t>
      </w:r>
      <w:r>
        <w:rPr>
          <w:b/>
          <w:bCs/>
          <w:sz w:val="26"/>
          <w:szCs w:val="26"/>
        </w:rPr>
        <w:t>.</w:t>
      </w:r>
    </w:p>
    <w:p w:rsidR="004211A1" w:rsidRDefault="004211A1" w:rsidP="0012194D">
      <w:pPr>
        <w:pStyle w:val="NormalWeb"/>
        <w:spacing w:before="0" w:beforeAutospacing="0" w:after="0" w:afterAutospacing="0"/>
        <w:jc w:val="both"/>
        <w:rPr>
          <w:b/>
          <w:bCs/>
          <w:sz w:val="26"/>
          <w:szCs w:val="26"/>
        </w:rPr>
      </w:pPr>
    </w:p>
    <w:p w:rsidR="004211A1" w:rsidRPr="009B4C8F" w:rsidRDefault="004211A1" w:rsidP="00757A8A">
      <w:pPr>
        <w:shd w:val="clear" w:color="auto" w:fill="FFFFFF"/>
        <w:ind w:left="5812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Дата проведения: 15 мая</w:t>
      </w:r>
      <w:r w:rsidRPr="009B4C8F">
        <w:rPr>
          <w:color w:val="000000"/>
          <w:spacing w:val="-2"/>
          <w:sz w:val="26"/>
          <w:szCs w:val="26"/>
        </w:rPr>
        <w:t xml:space="preserve"> 201</w:t>
      </w:r>
      <w:r>
        <w:rPr>
          <w:color w:val="000000"/>
          <w:spacing w:val="-2"/>
          <w:sz w:val="26"/>
          <w:szCs w:val="26"/>
        </w:rPr>
        <w:t>7</w:t>
      </w:r>
      <w:r w:rsidRPr="009B4C8F">
        <w:rPr>
          <w:color w:val="000000"/>
          <w:spacing w:val="-2"/>
          <w:sz w:val="26"/>
          <w:szCs w:val="26"/>
        </w:rPr>
        <w:t xml:space="preserve"> года</w:t>
      </w:r>
      <w:r>
        <w:rPr>
          <w:color w:val="000000"/>
          <w:spacing w:val="-2"/>
          <w:sz w:val="26"/>
          <w:szCs w:val="26"/>
        </w:rPr>
        <w:t>.</w:t>
      </w:r>
    </w:p>
    <w:p w:rsidR="004211A1" w:rsidRPr="009B4C8F" w:rsidRDefault="004211A1" w:rsidP="00757A8A">
      <w:pPr>
        <w:shd w:val="clear" w:color="auto" w:fill="FFFFFF"/>
        <w:ind w:left="5812"/>
        <w:jc w:val="both"/>
        <w:rPr>
          <w:color w:val="000000"/>
          <w:spacing w:val="-2"/>
          <w:sz w:val="26"/>
          <w:szCs w:val="26"/>
        </w:rPr>
      </w:pPr>
      <w:r w:rsidRPr="009B4C8F">
        <w:rPr>
          <w:color w:val="000000"/>
          <w:spacing w:val="-2"/>
          <w:sz w:val="26"/>
          <w:szCs w:val="26"/>
        </w:rPr>
        <w:t>Время проведения: 1</w:t>
      </w:r>
      <w:r>
        <w:rPr>
          <w:color w:val="000000"/>
          <w:spacing w:val="-2"/>
          <w:sz w:val="26"/>
          <w:szCs w:val="26"/>
        </w:rPr>
        <w:t>2</w:t>
      </w:r>
      <w:r w:rsidRPr="009B4C8F">
        <w:rPr>
          <w:color w:val="000000"/>
          <w:spacing w:val="-2"/>
          <w:sz w:val="26"/>
          <w:szCs w:val="26"/>
        </w:rPr>
        <w:t>-00</w:t>
      </w:r>
      <w:r>
        <w:rPr>
          <w:color w:val="000000"/>
          <w:spacing w:val="-2"/>
          <w:sz w:val="26"/>
          <w:szCs w:val="26"/>
        </w:rPr>
        <w:t>.</w:t>
      </w:r>
    </w:p>
    <w:p w:rsidR="004211A1" w:rsidRPr="009B4C8F" w:rsidRDefault="004211A1" w:rsidP="00757A8A">
      <w:pPr>
        <w:shd w:val="clear" w:color="auto" w:fill="FFFFFF"/>
        <w:ind w:left="5812"/>
        <w:jc w:val="both"/>
        <w:rPr>
          <w:color w:val="000000"/>
          <w:spacing w:val="-2"/>
          <w:sz w:val="26"/>
          <w:szCs w:val="26"/>
        </w:rPr>
      </w:pPr>
      <w:r w:rsidRPr="009B4C8F">
        <w:rPr>
          <w:color w:val="000000"/>
          <w:spacing w:val="-2"/>
          <w:sz w:val="26"/>
          <w:szCs w:val="26"/>
        </w:rPr>
        <w:t>Место проведения: зал заседаний администрации МО Воловский</w:t>
      </w:r>
      <w:r w:rsidRPr="009B4C8F">
        <w:rPr>
          <w:color w:val="000000"/>
          <w:spacing w:val="-2"/>
          <w:sz w:val="26"/>
          <w:szCs w:val="26"/>
        </w:rPr>
        <w:tab/>
        <w:t xml:space="preserve"> район, п.Волово, ул.Ленина, д.48</w:t>
      </w:r>
      <w:r>
        <w:rPr>
          <w:color w:val="000000"/>
          <w:spacing w:val="-2"/>
          <w:sz w:val="26"/>
          <w:szCs w:val="26"/>
        </w:rPr>
        <w:t>.</w:t>
      </w:r>
    </w:p>
    <w:p w:rsidR="004211A1" w:rsidRPr="00757A8A" w:rsidRDefault="004211A1" w:rsidP="0012194D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757A8A">
        <w:rPr>
          <w:sz w:val="26"/>
          <w:szCs w:val="26"/>
        </w:rPr>
        <w:t xml:space="preserve">                                                                                        </w:t>
      </w:r>
      <w:r>
        <w:rPr>
          <w:sz w:val="26"/>
          <w:szCs w:val="26"/>
        </w:rPr>
        <w:t xml:space="preserve"> </w:t>
      </w:r>
      <w:r w:rsidRPr="00757A8A">
        <w:rPr>
          <w:sz w:val="26"/>
          <w:szCs w:val="26"/>
        </w:rPr>
        <w:t xml:space="preserve"> Присутствуют: </w:t>
      </w:r>
      <w:r>
        <w:rPr>
          <w:sz w:val="26"/>
          <w:szCs w:val="26"/>
        </w:rPr>
        <w:t xml:space="preserve">24  </w:t>
      </w:r>
      <w:r w:rsidRPr="00757A8A">
        <w:rPr>
          <w:sz w:val="26"/>
          <w:szCs w:val="26"/>
        </w:rPr>
        <w:t>человек</w:t>
      </w:r>
      <w:r>
        <w:rPr>
          <w:sz w:val="26"/>
          <w:szCs w:val="26"/>
        </w:rPr>
        <w:t>а.</w:t>
      </w:r>
    </w:p>
    <w:p w:rsidR="004211A1" w:rsidRPr="009B4C8F" w:rsidRDefault="004211A1" w:rsidP="005F40F9">
      <w:pPr>
        <w:shd w:val="clear" w:color="auto" w:fill="FFFFFF"/>
        <w:ind w:firstLine="567"/>
        <w:jc w:val="both"/>
        <w:rPr>
          <w:color w:val="000000"/>
          <w:spacing w:val="-2"/>
          <w:sz w:val="26"/>
          <w:szCs w:val="26"/>
        </w:rPr>
      </w:pPr>
    </w:p>
    <w:p w:rsidR="004211A1" w:rsidRDefault="004211A1" w:rsidP="00CF5928">
      <w:pPr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 </w:t>
      </w:r>
    </w:p>
    <w:p w:rsidR="004211A1" w:rsidRPr="009B4C8F" w:rsidRDefault="004211A1" w:rsidP="005F40F9">
      <w:pPr>
        <w:shd w:val="clear" w:color="auto" w:fill="FFFFFF"/>
        <w:ind w:firstLine="567"/>
        <w:jc w:val="both"/>
        <w:rPr>
          <w:color w:val="000000"/>
          <w:spacing w:val="1"/>
          <w:sz w:val="26"/>
          <w:szCs w:val="26"/>
        </w:rPr>
      </w:pPr>
      <w:r w:rsidRPr="009B4C8F">
        <w:rPr>
          <w:color w:val="000000"/>
          <w:spacing w:val="1"/>
          <w:sz w:val="26"/>
          <w:szCs w:val="26"/>
        </w:rPr>
        <w:t>Председатель</w:t>
      </w:r>
      <w:r>
        <w:rPr>
          <w:color w:val="000000"/>
          <w:spacing w:val="1"/>
          <w:sz w:val="26"/>
          <w:szCs w:val="26"/>
        </w:rPr>
        <w:t>ствующий</w:t>
      </w:r>
      <w:r w:rsidRPr="009B4C8F">
        <w:rPr>
          <w:color w:val="000000"/>
          <w:spacing w:val="1"/>
          <w:sz w:val="26"/>
          <w:szCs w:val="26"/>
        </w:rPr>
        <w:t xml:space="preserve"> – </w:t>
      </w:r>
      <w:r>
        <w:rPr>
          <w:color w:val="000000"/>
          <w:spacing w:val="1"/>
          <w:sz w:val="26"/>
          <w:szCs w:val="26"/>
        </w:rPr>
        <w:t>Бармашов А.В.,  глава</w:t>
      </w:r>
      <w:r w:rsidRPr="009B4C8F">
        <w:rPr>
          <w:color w:val="000000"/>
          <w:spacing w:val="1"/>
          <w:sz w:val="26"/>
          <w:szCs w:val="26"/>
        </w:rPr>
        <w:t xml:space="preserve"> муниципального образования </w:t>
      </w:r>
      <w:r>
        <w:rPr>
          <w:color w:val="000000"/>
          <w:spacing w:val="1"/>
          <w:sz w:val="26"/>
          <w:szCs w:val="26"/>
        </w:rPr>
        <w:t xml:space="preserve">рабочий посёлок Волово </w:t>
      </w:r>
      <w:r w:rsidRPr="009B4C8F">
        <w:rPr>
          <w:color w:val="000000"/>
          <w:spacing w:val="1"/>
          <w:sz w:val="26"/>
          <w:szCs w:val="26"/>
        </w:rPr>
        <w:t>Воловск</w:t>
      </w:r>
      <w:r>
        <w:rPr>
          <w:color w:val="000000"/>
          <w:spacing w:val="1"/>
          <w:sz w:val="26"/>
          <w:szCs w:val="26"/>
        </w:rPr>
        <w:t>ого</w:t>
      </w:r>
      <w:r w:rsidRPr="009B4C8F">
        <w:rPr>
          <w:color w:val="000000"/>
          <w:spacing w:val="1"/>
          <w:sz w:val="26"/>
          <w:szCs w:val="26"/>
        </w:rPr>
        <w:t xml:space="preserve"> район</w:t>
      </w:r>
      <w:r>
        <w:rPr>
          <w:color w:val="000000"/>
          <w:spacing w:val="1"/>
          <w:sz w:val="26"/>
          <w:szCs w:val="26"/>
        </w:rPr>
        <w:t>а.</w:t>
      </w:r>
    </w:p>
    <w:p w:rsidR="004211A1" w:rsidRPr="009B4C8F" w:rsidRDefault="004211A1" w:rsidP="005F40F9">
      <w:pPr>
        <w:shd w:val="clear" w:color="auto" w:fill="FFFFFF"/>
        <w:jc w:val="center"/>
        <w:rPr>
          <w:color w:val="000000"/>
          <w:spacing w:val="4"/>
          <w:sz w:val="26"/>
          <w:szCs w:val="26"/>
        </w:rPr>
      </w:pPr>
    </w:p>
    <w:p w:rsidR="004211A1" w:rsidRPr="009B4C8F" w:rsidRDefault="004211A1" w:rsidP="005F40F9">
      <w:pPr>
        <w:shd w:val="clear" w:color="auto" w:fill="FFFFFF"/>
        <w:jc w:val="center"/>
        <w:rPr>
          <w:color w:val="000000"/>
          <w:spacing w:val="4"/>
          <w:sz w:val="26"/>
          <w:szCs w:val="26"/>
        </w:rPr>
      </w:pPr>
      <w:r w:rsidRPr="009B4C8F">
        <w:rPr>
          <w:color w:val="000000"/>
          <w:spacing w:val="4"/>
          <w:sz w:val="26"/>
          <w:szCs w:val="26"/>
        </w:rPr>
        <w:t>ПОВЕСТКА ДНЯ:</w:t>
      </w:r>
    </w:p>
    <w:p w:rsidR="004211A1" w:rsidRPr="0012194D" w:rsidRDefault="004211A1" w:rsidP="0012194D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>
        <w:rPr>
          <w:color w:val="000000"/>
          <w:spacing w:val="7"/>
          <w:sz w:val="26"/>
          <w:szCs w:val="26"/>
        </w:rPr>
        <w:t xml:space="preserve">       </w:t>
      </w:r>
      <w:r w:rsidRPr="009B4C8F">
        <w:rPr>
          <w:color w:val="000000"/>
          <w:spacing w:val="7"/>
          <w:sz w:val="26"/>
          <w:szCs w:val="26"/>
        </w:rPr>
        <w:t xml:space="preserve">Обсуждение проекта </w:t>
      </w:r>
      <w:r w:rsidRPr="0012194D">
        <w:rPr>
          <w:sz w:val="26"/>
          <w:szCs w:val="26"/>
        </w:rPr>
        <w:t xml:space="preserve">актуализации схемы теплоснабжения муниципального образования </w:t>
      </w:r>
      <w:r>
        <w:rPr>
          <w:color w:val="000000"/>
          <w:spacing w:val="1"/>
          <w:sz w:val="26"/>
          <w:szCs w:val="26"/>
        </w:rPr>
        <w:t xml:space="preserve">рабочий посёлок Волово </w:t>
      </w:r>
      <w:r w:rsidRPr="0012194D">
        <w:rPr>
          <w:sz w:val="26"/>
          <w:szCs w:val="26"/>
        </w:rPr>
        <w:t>Воловского района.</w:t>
      </w:r>
    </w:p>
    <w:p w:rsidR="004211A1" w:rsidRPr="009B4C8F" w:rsidRDefault="004211A1" w:rsidP="005F40F9">
      <w:pPr>
        <w:shd w:val="clear" w:color="auto" w:fill="FFFFFF"/>
        <w:ind w:firstLine="567"/>
        <w:jc w:val="both"/>
        <w:rPr>
          <w:color w:val="000000"/>
          <w:sz w:val="26"/>
          <w:szCs w:val="26"/>
        </w:rPr>
      </w:pPr>
    </w:p>
    <w:p w:rsidR="004211A1" w:rsidRPr="009B4C8F" w:rsidRDefault="004211A1" w:rsidP="005F40F9">
      <w:pPr>
        <w:shd w:val="clear" w:color="auto" w:fill="FFFFFF"/>
        <w:ind w:firstLine="567"/>
        <w:jc w:val="both"/>
        <w:rPr>
          <w:sz w:val="26"/>
          <w:szCs w:val="26"/>
        </w:rPr>
      </w:pPr>
      <w:r w:rsidRPr="009B4C8F">
        <w:rPr>
          <w:color w:val="000000"/>
          <w:sz w:val="26"/>
          <w:szCs w:val="26"/>
        </w:rPr>
        <w:t>СЛУШАЛИ:</w:t>
      </w:r>
    </w:p>
    <w:p w:rsidR="004211A1" w:rsidRDefault="004211A1" w:rsidP="00EF0369">
      <w:pPr>
        <w:jc w:val="both"/>
        <w:rPr>
          <w:sz w:val="26"/>
          <w:szCs w:val="26"/>
        </w:rPr>
      </w:pPr>
      <w:r>
        <w:rPr>
          <w:color w:val="000000"/>
          <w:spacing w:val="8"/>
          <w:sz w:val="26"/>
          <w:szCs w:val="26"/>
        </w:rPr>
        <w:t xml:space="preserve">        Малахову Елену Анатольевну, инспектора отдела ЖКХ, транспорта, строительства и архитектуры комитета по жизнеобеспечению администрации муниципального образования Воловский район,</w:t>
      </w:r>
      <w:r w:rsidRPr="009B4C8F">
        <w:rPr>
          <w:color w:val="000000"/>
          <w:spacing w:val="2"/>
          <w:sz w:val="26"/>
          <w:szCs w:val="26"/>
        </w:rPr>
        <w:t xml:space="preserve"> котор</w:t>
      </w:r>
      <w:r>
        <w:rPr>
          <w:color w:val="000000"/>
          <w:spacing w:val="2"/>
          <w:sz w:val="26"/>
          <w:szCs w:val="26"/>
        </w:rPr>
        <w:t>ая</w:t>
      </w:r>
      <w:r w:rsidRPr="009B4C8F">
        <w:rPr>
          <w:color w:val="000000"/>
          <w:spacing w:val="2"/>
          <w:sz w:val="26"/>
          <w:szCs w:val="26"/>
        </w:rPr>
        <w:t xml:space="preserve"> </w:t>
      </w:r>
      <w:r>
        <w:rPr>
          <w:color w:val="000000"/>
          <w:spacing w:val="2"/>
          <w:sz w:val="26"/>
          <w:szCs w:val="26"/>
        </w:rPr>
        <w:t>отметила,</w:t>
      </w:r>
      <w:r w:rsidRPr="00E11513">
        <w:rPr>
          <w:sz w:val="26"/>
          <w:szCs w:val="26"/>
        </w:rPr>
        <w:t xml:space="preserve"> </w:t>
      </w:r>
      <w:r w:rsidRPr="00EE093C">
        <w:rPr>
          <w:sz w:val="26"/>
          <w:szCs w:val="26"/>
        </w:rPr>
        <w:t xml:space="preserve">что в соответствии с постановлением Правительства Российской Федерации от 22.02.2012 № 154 «О требованиях к схемам теплоснабжения, порядку их разработки и утверждения» ежегодная актуализация схем теплоснабжения муниципальных образований Воловского района подлежит общественному обсуждению. </w:t>
      </w:r>
      <w:r w:rsidRPr="00375662">
        <w:rPr>
          <w:rStyle w:val="Strong"/>
          <w:b w:val="0"/>
          <w:bCs w:val="0"/>
          <w:sz w:val="26"/>
          <w:szCs w:val="26"/>
        </w:rPr>
        <w:t>Проект актуализации схемы теплоснабжения муниципального образования рабочий посёлок Волово Воловского района на период до 2028 года в полном объеме размещен на официальном сайте муниципального образования Воловский район</w:t>
      </w:r>
      <w:r>
        <w:rPr>
          <w:rStyle w:val="Strong"/>
          <w:b w:val="0"/>
          <w:bCs w:val="0"/>
          <w:sz w:val="26"/>
          <w:szCs w:val="26"/>
        </w:rPr>
        <w:t xml:space="preserve"> в сети «Интернет».</w:t>
      </w:r>
      <w:r>
        <w:rPr>
          <w:sz w:val="26"/>
          <w:szCs w:val="26"/>
        </w:rPr>
        <w:t xml:space="preserve"> </w:t>
      </w:r>
    </w:p>
    <w:p w:rsidR="004211A1" w:rsidRDefault="004211A1" w:rsidP="00EF036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Малахова Е.А. </w:t>
      </w:r>
      <w:r w:rsidRPr="009B4C8F">
        <w:rPr>
          <w:sz w:val="26"/>
          <w:szCs w:val="26"/>
        </w:rPr>
        <w:t>о</w:t>
      </w:r>
      <w:r w:rsidRPr="009B4C8F">
        <w:rPr>
          <w:color w:val="000000"/>
          <w:spacing w:val="1"/>
          <w:sz w:val="26"/>
          <w:szCs w:val="26"/>
        </w:rPr>
        <w:t>знакомил</w:t>
      </w:r>
      <w:r>
        <w:rPr>
          <w:color w:val="000000"/>
          <w:spacing w:val="1"/>
          <w:sz w:val="26"/>
          <w:szCs w:val="26"/>
        </w:rPr>
        <w:t>а</w:t>
      </w:r>
      <w:r w:rsidRPr="009B4C8F">
        <w:rPr>
          <w:color w:val="000000"/>
          <w:spacing w:val="1"/>
          <w:sz w:val="26"/>
          <w:szCs w:val="26"/>
        </w:rPr>
        <w:t xml:space="preserve"> присутствующих с проектом </w:t>
      </w:r>
      <w:r w:rsidRPr="0012194D">
        <w:rPr>
          <w:sz w:val="26"/>
          <w:szCs w:val="26"/>
        </w:rPr>
        <w:t xml:space="preserve">актуализации схемы теплоснабжения муниципального образования </w:t>
      </w:r>
      <w:r>
        <w:rPr>
          <w:color w:val="000000"/>
          <w:spacing w:val="1"/>
          <w:sz w:val="26"/>
          <w:szCs w:val="26"/>
        </w:rPr>
        <w:t xml:space="preserve">рабочий посёлок Волово </w:t>
      </w:r>
      <w:r w:rsidRPr="0012194D">
        <w:rPr>
          <w:sz w:val="26"/>
          <w:szCs w:val="26"/>
        </w:rPr>
        <w:t xml:space="preserve"> Воловского района</w:t>
      </w:r>
      <w:r>
        <w:rPr>
          <w:sz w:val="26"/>
          <w:szCs w:val="26"/>
        </w:rPr>
        <w:t xml:space="preserve"> до 2028 года.</w:t>
      </w:r>
      <w:r>
        <w:rPr>
          <w:color w:val="000000"/>
          <w:spacing w:val="1"/>
          <w:sz w:val="26"/>
          <w:szCs w:val="26"/>
        </w:rPr>
        <w:t xml:space="preserve"> Она отметила, что с</w:t>
      </w:r>
      <w:r w:rsidRPr="00EE093C">
        <w:rPr>
          <w:sz w:val="26"/>
          <w:szCs w:val="26"/>
        </w:rPr>
        <w:t xml:space="preserve"> целью подготовки и проведения публичных слушаний была образована комиссия в количестве 5 человек. Комиссии было поручено обеспечить возможность ознакомления граждан муниципального образования с проектом актуализации схемы теплоснабжения до 15 мая текущего года, а также организовать учёт предложений. За время, прошедшее от объявления публичных слушаний, до проведения публичных слушаний от граждан в комиссию не поступило </w:t>
      </w:r>
      <w:r>
        <w:rPr>
          <w:sz w:val="26"/>
          <w:szCs w:val="26"/>
        </w:rPr>
        <w:t>замечаний</w:t>
      </w:r>
      <w:r w:rsidRPr="00EE093C">
        <w:rPr>
          <w:sz w:val="26"/>
          <w:szCs w:val="26"/>
        </w:rPr>
        <w:t xml:space="preserve">, предложений по существу обсуждаемого вопроса. </w:t>
      </w:r>
      <w:r w:rsidRPr="00CB29D9">
        <w:rPr>
          <w:sz w:val="26"/>
          <w:szCs w:val="26"/>
        </w:rPr>
        <w:t>Комиссия по подготовке и проведению публичных с</w:t>
      </w:r>
      <w:r>
        <w:rPr>
          <w:sz w:val="26"/>
          <w:szCs w:val="26"/>
        </w:rPr>
        <w:t xml:space="preserve">лушаний по результатам слушаний </w:t>
      </w:r>
      <w:r w:rsidRPr="00EE093C">
        <w:rPr>
          <w:sz w:val="26"/>
          <w:szCs w:val="26"/>
        </w:rPr>
        <w:t>считает необходимым</w:t>
      </w:r>
      <w:r>
        <w:rPr>
          <w:sz w:val="28"/>
          <w:szCs w:val="28"/>
        </w:rPr>
        <w:t xml:space="preserve"> </w:t>
      </w:r>
      <w:r>
        <w:rPr>
          <w:color w:val="000000"/>
          <w:spacing w:val="5"/>
          <w:sz w:val="25"/>
          <w:szCs w:val="25"/>
        </w:rPr>
        <w:t>поддержать проект</w:t>
      </w:r>
      <w:r w:rsidRPr="00726C56">
        <w:t xml:space="preserve"> </w:t>
      </w:r>
      <w:r w:rsidRPr="00EE093C">
        <w:rPr>
          <w:sz w:val="26"/>
          <w:szCs w:val="26"/>
        </w:rPr>
        <w:t xml:space="preserve">актуализации схемы теплоснабжения муниципального образования </w:t>
      </w:r>
      <w:r>
        <w:rPr>
          <w:color w:val="000000"/>
          <w:spacing w:val="1"/>
          <w:sz w:val="26"/>
          <w:szCs w:val="26"/>
        </w:rPr>
        <w:t xml:space="preserve">рабочий посёлок Волово </w:t>
      </w:r>
      <w:r w:rsidRPr="00EE093C">
        <w:rPr>
          <w:sz w:val="26"/>
          <w:szCs w:val="26"/>
        </w:rPr>
        <w:t>Воловского района</w:t>
      </w:r>
      <w:r w:rsidRPr="00EE093C">
        <w:rPr>
          <w:color w:val="000000"/>
          <w:spacing w:val="5"/>
          <w:sz w:val="26"/>
          <w:szCs w:val="26"/>
        </w:rPr>
        <w:t xml:space="preserve"> </w:t>
      </w:r>
      <w:r w:rsidRPr="00EE093C">
        <w:rPr>
          <w:sz w:val="26"/>
          <w:szCs w:val="26"/>
        </w:rPr>
        <w:t>и р</w:t>
      </w:r>
      <w:r w:rsidRPr="00EE093C">
        <w:rPr>
          <w:rStyle w:val="FontStyle11"/>
          <w:b w:val="0"/>
          <w:bCs w:val="0"/>
          <w:sz w:val="26"/>
          <w:szCs w:val="26"/>
        </w:rPr>
        <w:t xml:space="preserve">екомендовать </w:t>
      </w:r>
      <w:r w:rsidRPr="00EE093C">
        <w:rPr>
          <w:sz w:val="26"/>
          <w:szCs w:val="26"/>
        </w:rPr>
        <w:t xml:space="preserve">администрации муниципального образования Воловский район утвердить представленную актуализацию схемы теплоснабжения муниципального образования </w:t>
      </w:r>
      <w:r>
        <w:rPr>
          <w:color w:val="000000"/>
          <w:spacing w:val="1"/>
          <w:sz w:val="26"/>
          <w:szCs w:val="26"/>
        </w:rPr>
        <w:t xml:space="preserve">рабочий посёлок Волово </w:t>
      </w:r>
      <w:r w:rsidRPr="00EE093C">
        <w:rPr>
          <w:sz w:val="26"/>
          <w:szCs w:val="26"/>
        </w:rPr>
        <w:t xml:space="preserve"> Воловского района до 2028 года</w:t>
      </w:r>
    </w:p>
    <w:p w:rsidR="004211A1" w:rsidRDefault="004211A1" w:rsidP="008D3B3B">
      <w:pPr>
        <w:shd w:val="clear" w:color="auto" w:fill="FFFFFF"/>
        <w:ind w:firstLine="567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   </w:t>
      </w:r>
      <w:r w:rsidRPr="009B4C8F">
        <w:rPr>
          <w:color w:val="000000"/>
          <w:spacing w:val="1"/>
          <w:sz w:val="26"/>
          <w:szCs w:val="26"/>
        </w:rPr>
        <w:t>ВЫСТУПИЛИ:</w:t>
      </w:r>
    </w:p>
    <w:p w:rsidR="004211A1" w:rsidRPr="00375662" w:rsidRDefault="004211A1" w:rsidP="008D3B3B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>
        <w:rPr>
          <w:color w:val="000000"/>
          <w:w w:val="101"/>
          <w:sz w:val="26"/>
          <w:szCs w:val="26"/>
        </w:rPr>
        <w:t xml:space="preserve">            </w:t>
      </w:r>
      <w:r w:rsidRPr="00375662">
        <w:rPr>
          <w:color w:val="000000"/>
          <w:w w:val="101"/>
          <w:sz w:val="26"/>
          <w:szCs w:val="26"/>
        </w:rPr>
        <w:t xml:space="preserve">Бармашов Андрей Викторович </w:t>
      </w:r>
      <w:r w:rsidRPr="00375662">
        <w:rPr>
          <w:sz w:val="26"/>
          <w:szCs w:val="26"/>
        </w:rPr>
        <w:t>отметил, что в соответствии с требованиями Федерального закона от 27.07.2010 № 190-ФЗ «О теплоснабжении» развитие систем теплоснабжения поселений и городских округов Российской Федерации должно осуществляется на основании схемы теплоснабжения. Согласно статье 23 вышеуказанного Федерального закона и «Требованиям к порядку разработки и утверждения схем теплоснабжения», утвержденным постановлением Правительства Р</w:t>
      </w:r>
      <w:r>
        <w:rPr>
          <w:sz w:val="26"/>
          <w:szCs w:val="26"/>
        </w:rPr>
        <w:t>оссийской Федерации</w:t>
      </w:r>
      <w:r w:rsidRPr="00375662">
        <w:rPr>
          <w:sz w:val="26"/>
          <w:szCs w:val="26"/>
        </w:rPr>
        <w:t xml:space="preserve"> от 22.02.2012 № 154, схема теплоснабжения подлежит ежегодной актуализации. Решением Собрания представителей от 27.04.2017 №56-5 были назначены публичные слушания по вопросу актуализации схемы теплоснабжения муниципального образования </w:t>
      </w:r>
      <w:r w:rsidRPr="00375662">
        <w:rPr>
          <w:color w:val="000000"/>
          <w:spacing w:val="1"/>
          <w:sz w:val="26"/>
          <w:szCs w:val="26"/>
        </w:rPr>
        <w:t xml:space="preserve"> рабочий посёлок Волово </w:t>
      </w:r>
      <w:r w:rsidRPr="00375662">
        <w:rPr>
          <w:sz w:val="26"/>
          <w:szCs w:val="26"/>
        </w:rPr>
        <w:t xml:space="preserve"> Воловского района на  15 мая 2017 года. Данное решение </w:t>
      </w:r>
      <w:r w:rsidRPr="00375662">
        <w:rPr>
          <w:color w:val="000000"/>
          <w:spacing w:val="1"/>
          <w:sz w:val="26"/>
          <w:szCs w:val="26"/>
        </w:rPr>
        <w:t>обнародовано на официальном сайте муниципального образования Воловский район в сети «Интернет», информационных стендах с 28 апреля 2017 года по 14 апреля 2017 года.</w:t>
      </w:r>
      <w:r w:rsidRPr="00375662">
        <w:rPr>
          <w:sz w:val="26"/>
          <w:szCs w:val="26"/>
        </w:rPr>
        <w:t xml:space="preserve"> </w:t>
      </w:r>
      <w:r w:rsidRPr="00375662">
        <w:rPr>
          <w:rStyle w:val="Strong"/>
          <w:b w:val="0"/>
          <w:bCs w:val="0"/>
          <w:sz w:val="26"/>
          <w:szCs w:val="26"/>
        </w:rPr>
        <w:t>Проект актуализации схемы теплоснабжения муниципального образования рабочий посёлок Волово Воловского района на период до 2028 года в полном объеме размещен на официальном сайте муниципального образования Воловский район.</w:t>
      </w:r>
      <w:r>
        <w:rPr>
          <w:sz w:val="26"/>
          <w:szCs w:val="26"/>
        </w:rPr>
        <w:t xml:space="preserve"> </w:t>
      </w:r>
      <w:r w:rsidRPr="00375662">
        <w:rPr>
          <w:sz w:val="26"/>
          <w:szCs w:val="26"/>
        </w:rPr>
        <w:t>Бармашов А.В. предложил по итогам проведения публичных слушаний принять итоговый документ в следующей редакции:</w:t>
      </w:r>
    </w:p>
    <w:p w:rsidR="004211A1" w:rsidRDefault="004211A1" w:rsidP="00942E23">
      <w:pPr>
        <w:jc w:val="both"/>
        <w:rPr>
          <w:sz w:val="26"/>
          <w:szCs w:val="26"/>
        </w:rPr>
      </w:pPr>
      <w:r>
        <w:rPr>
          <w:rStyle w:val="FontStyle11"/>
          <w:b w:val="0"/>
          <w:bCs w:val="0"/>
          <w:sz w:val="26"/>
          <w:szCs w:val="26"/>
        </w:rPr>
        <w:t xml:space="preserve">           1.Поддержать </w:t>
      </w:r>
      <w:r w:rsidRPr="00CB29D9">
        <w:rPr>
          <w:sz w:val="26"/>
          <w:szCs w:val="26"/>
        </w:rPr>
        <w:t xml:space="preserve">проект актуализации схемы теплоснабжения муниципального образования </w:t>
      </w:r>
      <w:r>
        <w:rPr>
          <w:color w:val="000000"/>
          <w:spacing w:val="1"/>
          <w:sz w:val="26"/>
          <w:szCs w:val="26"/>
        </w:rPr>
        <w:t xml:space="preserve">рабочий посёлок Волово </w:t>
      </w:r>
      <w:r w:rsidRPr="00CB29D9">
        <w:rPr>
          <w:sz w:val="26"/>
          <w:szCs w:val="26"/>
        </w:rPr>
        <w:t>Воловского района и</w:t>
      </w:r>
      <w:r>
        <w:rPr>
          <w:sz w:val="26"/>
          <w:szCs w:val="26"/>
        </w:rPr>
        <w:t xml:space="preserve"> </w:t>
      </w:r>
      <w:r w:rsidRPr="00CB29D9">
        <w:rPr>
          <w:sz w:val="26"/>
          <w:szCs w:val="26"/>
        </w:rPr>
        <w:t xml:space="preserve">рекомендовать администрации муниципального образования Воловский район утвердить представленную актуализацию схемы теплоснабжения муниципального образования </w:t>
      </w:r>
      <w:r>
        <w:rPr>
          <w:color w:val="000000"/>
          <w:spacing w:val="1"/>
          <w:sz w:val="26"/>
          <w:szCs w:val="26"/>
        </w:rPr>
        <w:t xml:space="preserve">рабочий посёлок Волово </w:t>
      </w:r>
      <w:r w:rsidRPr="00CB29D9">
        <w:rPr>
          <w:sz w:val="26"/>
          <w:szCs w:val="26"/>
        </w:rPr>
        <w:t xml:space="preserve"> Воловского района.              </w:t>
      </w:r>
    </w:p>
    <w:p w:rsidR="004211A1" w:rsidRPr="00CB29D9" w:rsidRDefault="004211A1" w:rsidP="00942E2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CB29D9">
        <w:rPr>
          <w:sz w:val="26"/>
          <w:szCs w:val="26"/>
        </w:rPr>
        <w:t xml:space="preserve">2.Комиссия по подготовке и проведению публичных слушаний по результатам слушаний рекомендует: </w:t>
      </w:r>
    </w:p>
    <w:p w:rsidR="004211A1" w:rsidRPr="00CB29D9" w:rsidRDefault="004211A1" w:rsidP="00942E23">
      <w:pPr>
        <w:jc w:val="both"/>
        <w:rPr>
          <w:color w:val="FF0000"/>
          <w:sz w:val="26"/>
          <w:szCs w:val="26"/>
        </w:rPr>
      </w:pPr>
      <w:r w:rsidRPr="00CB29D9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Поддержать</w:t>
      </w:r>
      <w:r w:rsidRPr="00CB29D9">
        <w:rPr>
          <w:color w:val="FF0000"/>
          <w:sz w:val="26"/>
          <w:szCs w:val="26"/>
        </w:rPr>
        <w:t xml:space="preserve"> </w:t>
      </w:r>
      <w:r w:rsidRPr="00CB29D9">
        <w:rPr>
          <w:sz w:val="26"/>
          <w:szCs w:val="26"/>
        </w:rPr>
        <w:t xml:space="preserve">проект актуализации схемы теплоснабжения муниципального образования </w:t>
      </w:r>
      <w:r>
        <w:rPr>
          <w:color w:val="000000"/>
          <w:spacing w:val="1"/>
          <w:sz w:val="26"/>
          <w:szCs w:val="26"/>
        </w:rPr>
        <w:t xml:space="preserve">рабочий посёлок Волово </w:t>
      </w:r>
      <w:r w:rsidRPr="00CB29D9">
        <w:rPr>
          <w:sz w:val="26"/>
          <w:szCs w:val="26"/>
        </w:rPr>
        <w:t xml:space="preserve">Воловского района, администрации муниципального образования Воловский район утвердить представленную актуализацию схемы теплоснабжения муниципального образования </w:t>
      </w:r>
      <w:r>
        <w:rPr>
          <w:color w:val="000000"/>
          <w:spacing w:val="1"/>
          <w:sz w:val="26"/>
          <w:szCs w:val="26"/>
        </w:rPr>
        <w:t xml:space="preserve">рабочий посёлок Волово </w:t>
      </w:r>
      <w:r w:rsidRPr="00CB29D9">
        <w:rPr>
          <w:sz w:val="26"/>
          <w:szCs w:val="26"/>
        </w:rPr>
        <w:t xml:space="preserve"> Воловского района</w:t>
      </w:r>
      <w:r w:rsidRPr="00CB29D9">
        <w:rPr>
          <w:color w:val="FF0000"/>
          <w:sz w:val="26"/>
          <w:szCs w:val="26"/>
        </w:rPr>
        <w:t xml:space="preserve">.          </w:t>
      </w:r>
    </w:p>
    <w:p w:rsidR="004211A1" w:rsidRPr="00CB29D9" w:rsidRDefault="004211A1" w:rsidP="00942E23">
      <w:pPr>
        <w:jc w:val="both"/>
        <w:rPr>
          <w:rStyle w:val="FontStyle11"/>
          <w:b w:val="0"/>
          <w:bCs w:val="0"/>
          <w:sz w:val="26"/>
          <w:szCs w:val="26"/>
        </w:rPr>
      </w:pPr>
      <w:r w:rsidRPr="00CB29D9">
        <w:t xml:space="preserve">      </w:t>
      </w:r>
      <w:r>
        <w:t xml:space="preserve">         3</w:t>
      </w:r>
      <w:r w:rsidRPr="00CB29D9">
        <w:t>.</w:t>
      </w:r>
      <w:r w:rsidRPr="00CB29D9">
        <w:rPr>
          <w:rStyle w:val="FontStyle11"/>
          <w:b w:val="0"/>
          <w:bCs w:val="0"/>
          <w:sz w:val="26"/>
          <w:szCs w:val="26"/>
        </w:rPr>
        <w:t xml:space="preserve">Направить итоговый документ публичных слушаний </w:t>
      </w:r>
      <w:r>
        <w:rPr>
          <w:rStyle w:val="FontStyle11"/>
          <w:b w:val="0"/>
          <w:bCs w:val="0"/>
          <w:sz w:val="26"/>
          <w:szCs w:val="26"/>
        </w:rPr>
        <w:t>и протокол публичных слушаний в</w:t>
      </w:r>
      <w:r w:rsidRPr="00CB29D9">
        <w:rPr>
          <w:rStyle w:val="FontStyle11"/>
          <w:b w:val="0"/>
          <w:bCs w:val="0"/>
          <w:sz w:val="26"/>
          <w:szCs w:val="26"/>
        </w:rPr>
        <w:t xml:space="preserve"> администрацию муниципального образования Воловский район.</w:t>
      </w:r>
    </w:p>
    <w:p w:rsidR="004211A1" w:rsidRPr="00AD4A9A" w:rsidRDefault="004211A1" w:rsidP="002D4AD7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AD4A9A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</w:t>
      </w:r>
      <w:r w:rsidRPr="00AD4A9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4</w:t>
      </w:r>
      <w:r w:rsidRPr="00AD4A9A">
        <w:rPr>
          <w:sz w:val="26"/>
          <w:szCs w:val="26"/>
        </w:rPr>
        <w:t xml:space="preserve">.Обнародовать итоговый документ публичных слушаний путем его размещения на официальном сайте муниципального образования Воловский район в сети «Интернет» и в местах официального обнародования муниципальных правовых актов муниципального образования Воловский район. </w:t>
      </w:r>
    </w:p>
    <w:p w:rsidR="004211A1" w:rsidRDefault="004211A1" w:rsidP="00CE55E5">
      <w:pPr>
        <w:ind w:firstLine="360"/>
        <w:jc w:val="both"/>
        <w:rPr>
          <w:rStyle w:val="FontStyle11"/>
          <w:b w:val="0"/>
          <w:bCs w:val="0"/>
          <w:sz w:val="26"/>
          <w:szCs w:val="26"/>
        </w:rPr>
      </w:pPr>
    </w:p>
    <w:p w:rsidR="004211A1" w:rsidRPr="00E27F32" w:rsidRDefault="004211A1" w:rsidP="007A7A40">
      <w:pPr>
        <w:jc w:val="both"/>
        <w:rPr>
          <w:sz w:val="26"/>
          <w:szCs w:val="26"/>
        </w:rPr>
      </w:pPr>
      <w:r w:rsidRPr="0041389E">
        <w:rPr>
          <w:rStyle w:val="FontStyle11"/>
          <w:b w:val="0"/>
          <w:bCs w:val="0"/>
          <w:color w:val="FF0000"/>
          <w:sz w:val="26"/>
          <w:szCs w:val="26"/>
        </w:rPr>
        <w:t xml:space="preserve">      </w:t>
      </w:r>
      <w:r w:rsidRPr="00E27F32">
        <w:rPr>
          <w:rStyle w:val="FontStyle11"/>
          <w:b w:val="0"/>
          <w:bCs w:val="0"/>
          <w:sz w:val="26"/>
          <w:szCs w:val="26"/>
        </w:rPr>
        <w:t xml:space="preserve">   </w:t>
      </w:r>
      <w:r w:rsidRPr="00E27F32">
        <w:rPr>
          <w:sz w:val="26"/>
          <w:szCs w:val="26"/>
        </w:rPr>
        <w:t>ГОЛОСОВАЛИ: «ЗА» -</w:t>
      </w:r>
      <w:r>
        <w:rPr>
          <w:sz w:val="26"/>
          <w:szCs w:val="26"/>
        </w:rPr>
        <w:t>24</w:t>
      </w:r>
      <w:r w:rsidRPr="00E27F32">
        <w:rPr>
          <w:sz w:val="26"/>
          <w:szCs w:val="26"/>
        </w:rPr>
        <w:t>, «ПРОТИВ» –0, «ВОЗДЕРЖАЛОСЬ» – 0.</w:t>
      </w:r>
    </w:p>
    <w:p w:rsidR="004211A1" w:rsidRPr="009B4C8F" w:rsidRDefault="004211A1" w:rsidP="007A7A40">
      <w:pPr>
        <w:ind w:firstLine="567"/>
        <w:jc w:val="both"/>
        <w:rPr>
          <w:sz w:val="26"/>
          <w:szCs w:val="26"/>
        </w:rPr>
      </w:pPr>
    </w:p>
    <w:p w:rsidR="004211A1" w:rsidRPr="001A321B" w:rsidRDefault="004211A1" w:rsidP="007A7A40">
      <w:pPr>
        <w:ind w:firstLine="360"/>
        <w:jc w:val="both"/>
        <w:rPr>
          <w:rStyle w:val="FontStyle11"/>
          <w:b w:val="0"/>
          <w:bCs w:val="0"/>
          <w:sz w:val="26"/>
          <w:szCs w:val="26"/>
        </w:rPr>
      </w:pPr>
    </w:p>
    <w:p w:rsidR="004211A1" w:rsidRPr="001A321B" w:rsidRDefault="004211A1" w:rsidP="007A7A40">
      <w:pPr>
        <w:ind w:firstLine="720"/>
        <w:jc w:val="center"/>
        <w:rPr>
          <w:sz w:val="26"/>
          <w:szCs w:val="26"/>
        </w:rPr>
      </w:pPr>
      <w:r w:rsidRPr="001A321B">
        <w:rPr>
          <w:sz w:val="26"/>
          <w:szCs w:val="26"/>
        </w:rPr>
        <w:t xml:space="preserve">                     </w:t>
      </w:r>
    </w:p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4211A1" w:rsidRPr="00681BF9">
        <w:tc>
          <w:tcPr>
            <w:tcW w:w="4785" w:type="dxa"/>
            <w:vAlign w:val="center"/>
          </w:tcPr>
          <w:p w:rsidR="004211A1" w:rsidRPr="00681BF9" w:rsidRDefault="004211A1" w:rsidP="00656E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Председательствующий на публичных слушаниях</w:t>
            </w:r>
          </w:p>
        </w:tc>
        <w:tc>
          <w:tcPr>
            <w:tcW w:w="4786" w:type="dxa"/>
            <w:vAlign w:val="bottom"/>
          </w:tcPr>
          <w:p w:rsidR="004211A1" w:rsidRPr="00681BF9" w:rsidRDefault="004211A1" w:rsidP="00656E4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А.В.Бармашов </w:t>
            </w:r>
          </w:p>
        </w:tc>
      </w:tr>
    </w:tbl>
    <w:p w:rsidR="004211A1" w:rsidRPr="002A338E" w:rsidRDefault="004211A1" w:rsidP="007A7A40">
      <w:pPr>
        <w:jc w:val="both"/>
        <w:rPr>
          <w:sz w:val="28"/>
          <w:szCs w:val="28"/>
        </w:rPr>
      </w:pPr>
    </w:p>
    <w:p w:rsidR="004211A1" w:rsidRDefault="004211A1" w:rsidP="007A7A40"/>
    <w:p w:rsidR="004211A1" w:rsidRDefault="004211A1" w:rsidP="00FA3B6F">
      <w:pPr>
        <w:jc w:val="both"/>
        <w:rPr>
          <w:color w:val="000000"/>
          <w:spacing w:val="2"/>
          <w:sz w:val="26"/>
          <w:szCs w:val="26"/>
        </w:rPr>
      </w:pPr>
    </w:p>
    <w:p w:rsidR="004211A1" w:rsidRDefault="004211A1" w:rsidP="00FA3B6F">
      <w:pPr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             </w:t>
      </w:r>
    </w:p>
    <w:sectPr w:rsidR="004211A1" w:rsidSect="00AD6C8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1A1" w:rsidRDefault="004211A1" w:rsidP="00886378">
      <w:r>
        <w:separator/>
      </w:r>
    </w:p>
  </w:endnote>
  <w:endnote w:type="continuationSeparator" w:id="0">
    <w:p w:rsidR="004211A1" w:rsidRDefault="004211A1" w:rsidP="00886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1A1" w:rsidRDefault="004211A1" w:rsidP="00886378">
      <w:r>
        <w:separator/>
      </w:r>
    </w:p>
  </w:footnote>
  <w:footnote w:type="continuationSeparator" w:id="0">
    <w:p w:rsidR="004211A1" w:rsidRDefault="004211A1" w:rsidP="008863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1A1" w:rsidRDefault="004211A1" w:rsidP="00F61799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211A1" w:rsidRDefault="004211A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40F9"/>
    <w:rsid w:val="00015B0E"/>
    <w:rsid w:val="000246E3"/>
    <w:rsid w:val="0004018A"/>
    <w:rsid w:val="00063CF5"/>
    <w:rsid w:val="00084E4F"/>
    <w:rsid w:val="00093599"/>
    <w:rsid w:val="000D33C6"/>
    <w:rsid w:val="0012194D"/>
    <w:rsid w:val="0013248D"/>
    <w:rsid w:val="00166E6C"/>
    <w:rsid w:val="001A321B"/>
    <w:rsid w:val="001A5802"/>
    <w:rsid w:val="001A6EB4"/>
    <w:rsid w:val="001D4E42"/>
    <w:rsid w:val="001D6F55"/>
    <w:rsid w:val="001F1784"/>
    <w:rsid w:val="0020036A"/>
    <w:rsid w:val="0023600A"/>
    <w:rsid w:val="00242492"/>
    <w:rsid w:val="00282607"/>
    <w:rsid w:val="0029242C"/>
    <w:rsid w:val="002A0491"/>
    <w:rsid w:val="002A1278"/>
    <w:rsid w:val="002A338E"/>
    <w:rsid w:val="002B2A93"/>
    <w:rsid w:val="002C38C8"/>
    <w:rsid w:val="002D4AD7"/>
    <w:rsid w:val="002F5AB5"/>
    <w:rsid w:val="00304271"/>
    <w:rsid w:val="00310344"/>
    <w:rsid w:val="003137B2"/>
    <w:rsid w:val="003337CC"/>
    <w:rsid w:val="003542D0"/>
    <w:rsid w:val="00375662"/>
    <w:rsid w:val="00385BA6"/>
    <w:rsid w:val="00386309"/>
    <w:rsid w:val="00395965"/>
    <w:rsid w:val="003B00F5"/>
    <w:rsid w:val="003D1A9D"/>
    <w:rsid w:val="003E4B6A"/>
    <w:rsid w:val="004075CD"/>
    <w:rsid w:val="0041389E"/>
    <w:rsid w:val="004148AD"/>
    <w:rsid w:val="004211A1"/>
    <w:rsid w:val="00423FB5"/>
    <w:rsid w:val="004352A2"/>
    <w:rsid w:val="004603CB"/>
    <w:rsid w:val="004610A7"/>
    <w:rsid w:val="004648CE"/>
    <w:rsid w:val="00476779"/>
    <w:rsid w:val="0049310A"/>
    <w:rsid w:val="00495408"/>
    <w:rsid w:val="004A3359"/>
    <w:rsid w:val="004F3093"/>
    <w:rsid w:val="00500CD6"/>
    <w:rsid w:val="00505080"/>
    <w:rsid w:val="00507ADC"/>
    <w:rsid w:val="00510E59"/>
    <w:rsid w:val="005A024E"/>
    <w:rsid w:val="005D105C"/>
    <w:rsid w:val="005E0C79"/>
    <w:rsid w:val="005F3040"/>
    <w:rsid w:val="005F40F9"/>
    <w:rsid w:val="0061446F"/>
    <w:rsid w:val="0064357D"/>
    <w:rsid w:val="00656E4D"/>
    <w:rsid w:val="00681BF9"/>
    <w:rsid w:val="006971B5"/>
    <w:rsid w:val="006B1533"/>
    <w:rsid w:val="006F575E"/>
    <w:rsid w:val="0072183A"/>
    <w:rsid w:val="00725FA9"/>
    <w:rsid w:val="00726C56"/>
    <w:rsid w:val="007302F3"/>
    <w:rsid w:val="00757A8A"/>
    <w:rsid w:val="00784D25"/>
    <w:rsid w:val="007A7A40"/>
    <w:rsid w:val="007B6995"/>
    <w:rsid w:val="007F77A0"/>
    <w:rsid w:val="00801E65"/>
    <w:rsid w:val="00810C90"/>
    <w:rsid w:val="00824231"/>
    <w:rsid w:val="0083667F"/>
    <w:rsid w:val="00852E1F"/>
    <w:rsid w:val="00886378"/>
    <w:rsid w:val="00897E30"/>
    <w:rsid w:val="008B26C4"/>
    <w:rsid w:val="008B5FF8"/>
    <w:rsid w:val="008C013A"/>
    <w:rsid w:val="008C5E18"/>
    <w:rsid w:val="008D3B3B"/>
    <w:rsid w:val="008E18A4"/>
    <w:rsid w:val="00915AFB"/>
    <w:rsid w:val="00926A6F"/>
    <w:rsid w:val="00927FF9"/>
    <w:rsid w:val="00936C4E"/>
    <w:rsid w:val="00942E23"/>
    <w:rsid w:val="00943FF4"/>
    <w:rsid w:val="00962D47"/>
    <w:rsid w:val="009774B4"/>
    <w:rsid w:val="00992517"/>
    <w:rsid w:val="009946B2"/>
    <w:rsid w:val="009A75FE"/>
    <w:rsid w:val="009B4C8F"/>
    <w:rsid w:val="009C2BED"/>
    <w:rsid w:val="009C4743"/>
    <w:rsid w:val="009F1D6B"/>
    <w:rsid w:val="009F7E96"/>
    <w:rsid w:val="00A009F8"/>
    <w:rsid w:val="00A0337C"/>
    <w:rsid w:val="00A10C95"/>
    <w:rsid w:val="00A22BE5"/>
    <w:rsid w:val="00A31A86"/>
    <w:rsid w:val="00A565F5"/>
    <w:rsid w:val="00A63131"/>
    <w:rsid w:val="00A75396"/>
    <w:rsid w:val="00AA375D"/>
    <w:rsid w:val="00AC190C"/>
    <w:rsid w:val="00AD2561"/>
    <w:rsid w:val="00AD4A9A"/>
    <w:rsid w:val="00AD6C80"/>
    <w:rsid w:val="00AD76BF"/>
    <w:rsid w:val="00AE0586"/>
    <w:rsid w:val="00AF2DCD"/>
    <w:rsid w:val="00AF47D0"/>
    <w:rsid w:val="00B01AA3"/>
    <w:rsid w:val="00B20A57"/>
    <w:rsid w:val="00B66D85"/>
    <w:rsid w:val="00BA53E5"/>
    <w:rsid w:val="00BA7C30"/>
    <w:rsid w:val="00BB658F"/>
    <w:rsid w:val="00BF61CF"/>
    <w:rsid w:val="00C225E7"/>
    <w:rsid w:val="00C43BFE"/>
    <w:rsid w:val="00C7346A"/>
    <w:rsid w:val="00CB29D9"/>
    <w:rsid w:val="00CB727F"/>
    <w:rsid w:val="00CE4DA6"/>
    <w:rsid w:val="00CE55E5"/>
    <w:rsid w:val="00CF5928"/>
    <w:rsid w:val="00D16D08"/>
    <w:rsid w:val="00D175E8"/>
    <w:rsid w:val="00D22759"/>
    <w:rsid w:val="00D67072"/>
    <w:rsid w:val="00D71F0E"/>
    <w:rsid w:val="00D81102"/>
    <w:rsid w:val="00D96D08"/>
    <w:rsid w:val="00DC61E4"/>
    <w:rsid w:val="00DE506A"/>
    <w:rsid w:val="00DF1978"/>
    <w:rsid w:val="00E035A2"/>
    <w:rsid w:val="00E11513"/>
    <w:rsid w:val="00E27F32"/>
    <w:rsid w:val="00E35C6B"/>
    <w:rsid w:val="00E53641"/>
    <w:rsid w:val="00E57807"/>
    <w:rsid w:val="00E92C65"/>
    <w:rsid w:val="00EB3995"/>
    <w:rsid w:val="00ED3179"/>
    <w:rsid w:val="00EE093C"/>
    <w:rsid w:val="00EF0369"/>
    <w:rsid w:val="00EF49A1"/>
    <w:rsid w:val="00F07603"/>
    <w:rsid w:val="00F12CEC"/>
    <w:rsid w:val="00F217D3"/>
    <w:rsid w:val="00F2740B"/>
    <w:rsid w:val="00F27EC1"/>
    <w:rsid w:val="00F33421"/>
    <w:rsid w:val="00F33542"/>
    <w:rsid w:val="00F46183"/>
    <w:rsid w:val="00F501C5"/>
    <w:rsid w:val="00F5155C"/>
    <w:rsid w:val="00F54F2F"/>
    <w:rsid w:val="00F61799"/>
    <w:rsid w:val="00F64B84"/>
    <w:rsid w:val="00F661BD"/>
    <w:rsid w:val="00F66980"/>
    <w:rsid w:val="00F7767B"/>
    <w:rsid w:val="00F821F7"/>
    <w:rsid w:val="00F8260D"/>
    <w:rsid w:val="00FA044E"/>
    <w:rsid w:val="00FA3B6F"/>
    <w:rsid w:val="00FB6FF2"/>
    <w:rsid w:val="00FC452D"/>
    <w:rsid w:val="00FE1FB9"/>
    <w:rsid w:val="00FE4859"/>
    <w:rsid w:val="00FF4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0F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F40F9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5F40F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F40F9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5F40F9"/>
  </w:style>
  <w:style w:type="character" w:customStyle="1" w:styleId="FontStyle11">
    <w:name w:val="Font Style11"/>
    <w:uiPriority w:val="99"/>
    <w:rsid w:val="00FA3B6F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ListParagraph">
    <w:name w:val="List Paragraph"/>
    <w:basedOn w:val="Normal"/>
    <w:uiPriority w:val="99"/>
    <w:qFormat/>
    <w:rsid w:val="0039596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12194D"/>
    <w:pPr>
      <w:spacing w:before="100" w:beforeAutospacing="1" w:after="100" w:afterAutospacing="1"/>
    </w:pPr>
    <w:rPr>
      <w:rFonts w:eastAsia="Calibri"/>
    </w:rPr>
  </w:style>
  <w:style w:type="character" w:styleId="Strong">
    <w:name w:val="Strong"/>
    <w:basedOn w:val="DefaultParagraphFont"/>
    <w:uiPriority w:val="99"/>
    <w:qFormat/>
    <w:locked/>
    <w:rsid w:val="008E18A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94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337</TotalTime>
  <Pages>3</Pages>
  <Words>784</Words>
  <Characters>4474</Characters>
  <Application>Microsoft Office Outlook</Application>
  <DocSecurity>0</DocSecurity>
  <Lines>0</Lines>
  <Paragraphs>0</Paragraphs>
  <ScaleCrop>false</ScaleCrop>
  <Company>Wolfish 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tik_volovo</dc:creator>
  <cp:keywords/>
  <dc:description/>
  <cp:lastModifiedBy>пользователь</cp:lastModifiedBy>
  <cp:revision>51</cp:revision>
  <cp:lastPrinted>2002-01-01T04:39:00Z</cp:lastPrinted>
  <dcterms:created xsi:type="dcterms:W3CDTF">2016-10-19T05:25:00Z</dcterms:created>
  <dcterms:modified xsi:type="dcterms:W3CDTF">2017-05-17T08:47:00Z</dcterms:modified>
</cp:coreProperties>
</file>